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4D606153" w:rsidR="008841E3" w:rsidRPr="00E16689" w:rsidRDefault="00AD429D" w:rsidP="00E166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E16689">
              <w:rPr>
                <w:b/>
                <w:sz w:val="26"/>
                <w:szCs w:val="26"/>
              </w:rPr>
              <w:t>401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53274CD5" w:rsidR="008841E3" w:rsidRPr="003B5F20" w:rsidRDefault="00E166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6689">
              <w:rPr>
                <w:b/>
                <w:sz w:val="26"/>
                <w:szCs w:val="26"/>
              </w:rPr>
              <w:t>2400207</w:t>
            </w:r>
          </w:p>
        </w:tc>
      </w:tr>
    </w:tbl>
    <w:p w14:paraId="06D7164F" w14:textId="1EBDB237" w:rsidR="00B426AE" w:rsidRDefault="00B426AE" w:rsidP="00BB314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</w:t>
      </w:r>
      <w:r w:rsidR="00BB3142">
        <w:rPr>
          <w:sz w:val="26"/>
          <w:szCs w:val="26"/>
        </w:rPr>
        <w:t>_____________________________</w:t>
      </w:r>
      <w:r>
        <w:rPr>
          <w:sz w:val="26"/>
          <w:szCs w:val="26"/>
        </w:rPr>
        <w:t xml:space="preserve">__________________________________ </w:t>
      </w:r>
    </w:p>
    <w:p w14:paraId="047F84BB" w14:textId="078BE325" w:rsidR="00B426AE" w:rsidRDefault="00B426AE" w:rsidP="00B426A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B13BDF8" w14:textId="05F40C62" w:rsidR="00B426AE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F6BAA3D" w14:textId="70F2819A" w:rsidR="00B426AE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389C8840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09FEEF43" w14:textId="08E1A2E1" w:rsidR="00300014" w:rsidRDefault="00A26D63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455DAB" w:rsidRPr="00455DAB">
        <w:rPr>
          <w:b/>
          <w:bCs/>
          <w:sz w:val="26"/>
          <w:szCs w:val="26"/>
        </w:rPr>
        <w:t>Оголовок ИГУР И-О-С5/8</w:t>
      </w:r>
      <w:bookmarkStart w:id="0" w:name="_GoBack"/>
      <w:bookmarkEnd w:id="0"/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364E2482" w14:textId="77777777" w:rsidR="000508BF" w:rsidRDefault="000508BF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Pr="00973ADE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6DC624F" w14:textId="5EE0D329" w:rsidR="00973ADE" w:rsidRPr="00973ADE" w:rsidRDefault="00973ADE" w:rsidP="00973ADE">
      <w:pPr>
        <w:pStyle w:val="ad"/>
        <w:tabs>
          <w:tab w:val="left" w:pos="0"/>
          <w:tab w:val="left" w:pos="993"/>
        </w:tabs>
        <w:spacing w:line="276" w:lineRule="auto"/>
        <w:ind w:left="0" w:firstLine="567"/>
        <w:rPr>
          <w:sz w:val="24"/>
          <w:szCs w:val="24"/>
        </w:rPr>
      </w:pPr>
      <w:r w:rsidRPr="00973AD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</w:t>
      </w:r>
      <w:r w:rsidR="00455DAB">
        <w:rPr>
          <w:sz w:val="24"/>
          <w:szCs w:val="24"/>
        </w:rPr>
        <w:t xml:space="preserve">, приведенным в </w:t>
      </w:r>
      <w:r w:rsidRPr="00973ADE">
        <w:rPr>
          <w:sz w:val="24"/>
          <w:szCs w:val="24"/>
        </w:rPr>
        <w:t>таблиц</w:t>
      </w:r>
      <w:r w:rsidR="00455DAB">
        <w:rPr>
          <w:sz w:val="24"/>
          <w:szCs w:val="24"/>
        </w:rPr>
        <w:t>е</w:t>
      </w:r>
      <w:r w:rsidRPr="00973ADE">
        <w:rPr>
          <w:sz w:val="24"/>
          <w:szCs w:val="24"/>
        </w:rPr>
        <w:t>:</w:t>
      </w:r>
    </w:p>
    <w:p w14:paraId="45277BAE" w14:textId="1C815127" w:rsidR="00455DAB" w:rsidRDefault="00455DAB" w:rsidP="00455DAB">
      <w:pPr>
        <w:pStyle w:val="ad"/>
        <w:tabs>
          <w:tab w:val="left" w:pos="0"/>
          <w:tab w:val="left" w:pos="993"/>
        </w:tabs>
        <w:spacing w:line="276" w:lineRule="auto"/>
        <w:ind w:left="0" w:firstLine="567"/>
        <w:jc w:val="right"/>
        <w:rPr>
          <w:sz w:val="24"/>
          <w:szCs w:val="24"/>
        </w:rPr>
      </w:pPr>
      <w:r w:rsidRPr="00455DAB">
        <w:rPr>
          <w:sz w:val="24"/>
          <w:szCs w:val="24"/>
        </w:rPr>
        <w:t>Таблица:</w:t>
      </w: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9"/>
        <w:gridCol w:w="6662"/>
      </w:tblGrid>
      <w:tr w:rsidR="00455DAB" w14:paraId="58A8CE95" w14:textId="259D5D79" w:rsidTr="00455DA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109" w:type="dxa"/>
          </w:tcPr>
          <w:p w14:paraId="77782ED0" w14:textId="42DB8023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 w:rsidRPr="00455DAB">
              <w:rPr>
                <w:sz w:val="24"/>
                <w:szCs w:val="24"/>
              </w:rPr>
              <w:t>Категория</w:t>
            </w:r>
          </w:p>
        </w:tc>
        <w:tc>
          <w:tcPr>
            <w:tcW w:w="6662" w:type="dxa"/>
          </w:tcPr>
          <w:p w14:paraId="2117BB22" w14:textId="3E56BA85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 w:rsidRPr="00455DAB">
              <w:rPr>
                <w:sz w:val="24"/>
                <w:szCs w:val="24"/>
              </w:rPr>
              <w:t>Оборудование для систем электроснабжения</w:t>
            </w:r>
          </w:p>
        </w:tc>
      </w:tr>
      <w:tr w:rsidR="00455DAB" w14:paraId="3D3E6ACD" w14:textId="77777777" w:rsidTr="00455DA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3109" w:type="dxa"/>
          </w:tcPr>
          <w:p w14:paraId="07B26EB5" w14:textId="7DBFD1AB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 w:rsidRPr="00455DAB">
              <w:rPr>
                <w:sz w:val="24"/>
                <w:szCs w:val="24"/>
              </w:rPr>
              <w:t>Тип</w:t>
            </w:r>
          </w:p>
        </w:tc>
        <w:tc>
          <w:tcPr>
            <w:tcW w:w="6662" w:type="dxa"/>
          </w:tcPr>
          <w:p w14:paraId="634DDDAF" w14:textId="534696C9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 w:rsidRPr="00455DAB">
              <w:rPr>
                <w:sz w:val="24"/>
                <w:szCs w:val="24"/>
              </w:rPr>
              <w:t>Оборудование для заземления</w:t>
            </w:r>
          </w:p>
        </w:tc>
      </w:tr>
      <w:tr w:rsidR="00455DAB" w14:paraId="21D17E0F" w14:textId="77777777" w:rsidTr="00455DAB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09" w:type="dxa"/>
          </w:tcPr>
          <w:p w14:paraId="7FE51345" w14:textId="20A533EF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662" w:type="dxa"/>
          </w:tcPr>
          <w:p w14:paraId="122147F0" w14:textId="70591C53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55DAB" w14:paraId="2BE21D15" w14:textId="77777777" w:rsidTr="00455DAB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9" w:type="dxa"/>
          </w:tcPr>
          <w:p w14:paraId="74E764E2" w14:textId="64836ACD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14:paraId="6C163AFE" w14:textId="516BF999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455DAB" w14:paraId="6357BFB6" w14:textId="77777777" w:rsidTr="00455DAB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3109" w:type="dxa"/>
          </w:tcPr>
          <w:p w14:paraId="19542957" w14:textId="3653377A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6662" w:type="dxa"/>
          </w:tcPr>
          <w:p w14:paraId="4CC2AC45" w14:textId="33376CE3" w:rsidR="00455DAB" w:rsidRPr="00455DAB" w:rsidRDefault="00455DAB" w:rsidP="00455DAB">
            <w:pPr>
              <w:tabs>
                <w:tab w:val="left" w:pos="0"/>
                <w:tab w:val="left" w:pos="993"/>
              </w:tabs>
              <w:spacing w:line="276" w:lineRule="auto"/>
              <w:ind w:left="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443D4362" w14:textId="77777777" w:rsidR="00455DAB" w:rsidRDefault="00455DAB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B280A2" w14:textId="77777777" w:rsidR="00A26D63" w:rsidRPr="00973ADE" w:rsidRDefault="00AD429D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</w:r>
      <w:r w:rsidR="00A26D63" w:rsidRPr="00973ADE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A26D63" w:rsidRPr="00973ADE">
        <w:rPr>
          <w:sz w:val="24"/>
          <w:szCs w:val="24"/>
        </w:rPr>
        <w:t>Россети</w:t>
      </w:r>
      <w:proofErr w:type="spellEnd"/>
      <w:r w:rsidR="00A26D63" w:rsidRPr="00973ADE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CA78BCC" w:rsidR="008841E3" w:rsidRPr="003B5F20" w:rsidRDefault="00A26D63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</w:t>
      </w:r>
      <w:r w:rsidRPr="003B5F20">
        <w:rPr>
          <w:sz w:val="24"/>
          <w:szCs w:val="24"/>
        </w:rPr>
        <w:lastRenderedPageBreak/>
        <w:t>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0F6E63F5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  <w:r w:rsidR="00973ADE" w:rsidRPr="00B76AAB">
        <w:rPr>
          <w:sz w:val="26"/>
          <w:szCs w:val="26"/>
        </w:rPr>
        <w:t>___</w:t>
      </w:r>
      <w:r>
        <w:rPr>
          <w:sz w:val="26"/>
          <w:szCs w:val="26"/>
        </w:rPr>
        <w:t xml:space="preserve">___/__________________/________________                                                                                                                        </w:t>
      </w:r>
    </w:p>
    <w:p w14:paraId="192158CA" w14:textId="3A029080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должность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623B3" w14:textId="77777777" w:rsidR="00DD014A" w:rsidRDefault="00DD014A">
      <w:r>
        <w:separator/>
      </w:r>
    </w:p>
  </w:endnote>
  <w:endnote w:type="continuationSeparator" w:id="0">
    <w:p w14:paraId="1252837F" w14:textId="77777777" w:rsidR="00DD014A" w:rsidRDefault="00DD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E43AB" w14:textId="77777777" w:rsidR="00DD014A" w:rsidRDefault="00DD014A">
      <w:r>
        <w:separator/>
      </w:r>
    </w:p>
  </w:footnote>
  <w:footnote w:type="continuationSeparator" w:id="0">
    <w:p w14:paraId="5509E5F5" w14:textId="77777777" w:rsidR="00DD014A" w:rsidRDefault="00DD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082787"/>
    <w:multiLevelType w:val="multilevel"/>
    <w:tmpl w:val="32E8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1E194B4A"/>
    <w:multiLevelType w:val="multilevel"/>
    <w:tmpl w:val="33221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47AD0"/>
    <w:rsid w:val="000508BF"/>
    <w:rsid w:val="000651C8"/>
    <w:rsid w:val="001167C5"/>
    <w:rsid w:val="00125E21"/>
    <w:rsid w:val="00292111"/>
    <w:rsid w:val="00300014"/>
    <w:rsid w:val="003B5F20"/>
    <w:rsid w:val="00455DAB"/>
    <w:rsid w:val="004D1D0C"/>
    <w:rsid w:val="004F629F"/>
    <w:rsid w:val="00570AF4"/>
    <w:rsid w:val="00663DA6"/>
    <w:rsid w:val="007347F6"/>
    <w:rsid w:val="008841E3"/>
    <w:rsid w:val="008B4CD0"/>
    <w:rsid w:val="00903542"/>
    <w:rsid w:val="00914E41"/>
    <w:rsid w:val="00931C38"/>
    <w:rsid w:val="00970C35"/>
    <w:rsid w:val="00973552"/>
    <w:rsid w:val="00973ADE"/>
    <w:rsid w:val="00A26D63"/>
    <w:rsid w:val="00AB1E43"/>
    <w:rsid w:val="00AD429D"/>
    <w:rsid w:val="00B054F8"/>
    <w:rsid w:val="00B426AE"/>
    <w:rsid w:val="00B62C3D"/>
    <w:rsid w:val="00B73F18"/>
    <w:rsid w:val="00B76AAB"/>
    <w:rsid w:val="00B84D42"/>
    <w:rsid w:val="00B854D8"/>
    <w:rsid w:val="00BB3142"/>
    <w:rsid w:val="00C50AE4"/>
    <w:rsid w:val="00CB4317"/>
    <w:rsid w:val="00D81B52"/>
    <w:rsid w:val="00DB22E7"/>
    <w:rsid w:val="00DC3DD6"/>
    <w:rsid w:val="00DD014A"/>
    <w:rsid w:val="00E018E8"/>
    <w:rsid w:val="00E02163"/>
    <w:rsid w:val="00E16689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9736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4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8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62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6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3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858689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4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9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0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44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53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8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5372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7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0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54462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7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0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6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7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1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4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12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1775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0697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76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8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3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2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0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5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465114">
          <w:marLeft w:val="0"/>
          <w:marRight w:val="0"/>
          <w:marTop w:val="0"/>
          <w:marBottom w:val="0"/>
          <w:divBdr>
            <w:top w:val="single" w:sz="8" w:space="18" w:color="F6F6F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7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2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1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32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A32E84-B980-4141-AC4E-4277F8B8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896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3</cp:revision>
  <cp:lastPrinted>2010-09-30T13:29:00Z</cp:lastPrinted>
  <dcterms:created xsi:type="dcterms:W3CDTF">2022-12-30T10:56:00Z</dcterms:created>
  <dcterms:modified xsi:type="dcterms:W3CDTF">2022-12-30T12:07:00Z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